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80D" w:rsidRDefault="0027580D">
      <w:pPr>
        <w:jc w:val="center"/>
        <w:rPr>
          <w:rFonts w:eastAsia="黑体"/>
          <w:sz w:val="30"/>
          <w:szCs w:val="30"/>
        </w:rPr>
      </w:pPr>
      <w:r>
        <w:rPr>
          <w:rFonts w:eastAsia="黑体" w:hint="eastAsia"/>
          <w:sz w:val="30"/>
          <w:szCs w:val="30"/>
        </w:rPr>
        <w:t>福州大学</w:t>
      </w:r>
    </w:p>
    <w:p w:rsidR="0027580D" w:rsidRDefault="0027580D">
      <w:pPr>
        <w:jc w:val="center"/>
        <w:rPr>
          <w:rFonts w:eastAsia="黑体"/>
          <w:sz w:val="30"/>
          <w:szCs w:val="30"/>
        </w:rPr>
      </w:pPr>
      <w:r>
        <w:rPr>
          <w:rFonts w:eastAsia="黑体"/>
          <w:sz w:val="30"/>
          <w:szCs w:val="30"/>
          <w:u w:val="single"/>
        </w:rPr>
        <w:t xml:space="preserve"> 2017</w:t>
      </w:r>
      <w:r>
        <w:rPr>
          <w:rFonts w:eastAsia="黑体" w:hint="eastAsia"/>
          <w:sz w:val="30"/>
          <w:szCs w:val="30"/>
        </w:rPr>
        <w:t>年硕士研究生入学考试专业课课程（考试）大纲</w:t>
      </w:r>
    </w:p>
    <w:p w:rsidR="0027580D" w:rsidRDefault="0027580D">
      <w:pPr>
        <w:numPr>
          <w:ilvl w:val="0"/>
          <w:numId w:val="1"/>
        </w:numPr>
        <w:tabs>
          <w:tab w:val="clear" w:pos="960"/>
          <w:tab w:val="left" w:pos="540"/>
        </w:tabs>
        <w:ind w:left="524"/>
        <w:rPr>
          <w:rFonts w:ascii="宋体"/>
          <w:sz w:val="24"/>
        </w:rPr>
      </w:pPr>
      <w:r>
        <w:rPr>
          <w:rFonts w:ascii="宋体" w:hAnsi="宋体" w:hint="eastAsia"/>
          <w:sz w:val="24"/>
        </w:rPr>
        <w:t>考试科目名称</w:t>
      </w:r>
      <w:r>
        <w:rPr>
          <w:rFonts w:ascii="宋体" w:hAnsi="宋体"/>
          <w:sz w:val="24"/>
        </w:rPr>
        <w:t xml:space="preserve">: </w:t>
      </w:r>
      <w:r>
        <w:rPr>
          <w:rFonts w:hint="eastAsia"/>
          <w:b/>
        </w:rPr>
        <w:t>矿物分选化学基础</w:t>
      </w:r>
    </w:p>
    <w:p w:rsidR="0027580D" w:rsidRDefault="0027580D">
      <w:pPr>
        <w:numPr>
          <w:ilvl w:val="0"/>
          <w:numId w:val="1"/>
        </w:numPr>
        <w:tabs>
          <w:tab w:val="clear" w:pos="960"/>
          <w:tab w:val="left" w:pos="540"/>
        </w:tabs>
        <w:ind w:left="508"/>
        <w:rPr>
          <w:rFonts w:ascii="宋体"/>
          <w:sz w:val="24"/>
        </w:rPr>
      </w:pPr>
      <w:r>
        <w:rPr>
          <w:rFonts w:ascii="宋体" w:hAnsi="宋体" w:hint="eastAsia"/>
          <w:sz w:val="24"/>
        </w:rPr>
        <w:t>招生学院（盖学院公章）：</w:t>
      </w:r>
      <w:r>
        <w:rPr>
          <w:rFonts w:ascii="宋体" w:hAnsi="宋体" w:hint="eastAsia"/>
          <w:b/>
        </w:rPr>
        <w:t>紫金矿业学院</w:t>
      </w:r>
    </w:p>
    <w:tbl>
      <w:tblPr>
        <w:tblW w:w="95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40"/>
      </w:tblGrid>
      <w:tr w:rsidR="0027580D">
        <w:trPr>
          <w:trHeight w:val="2017"/>
        </w:trPr>
        <w:tc>
          <w:tcPr>
            <w:tcW w:w="9540" w:type="dxa"/>
          </w:tcPr>
          <w:p w:rsidR="0027580D" w:rsidRDefault="0027580D" w:rsidP="00254D49">
            <w:pPr>
              <w:spacing w:beforeLines="50"/>
              <w:jc w:val="center"/>
              <w:rPr>
                <w:b/>
              </w:rPr>
            </w:pPr>
            <w:r>
              <w:rPr>
                <w:rFonts w:hint="eastAsia"/>
                <w:b/>
              </w:rPr>
              <w:t>矿物分选化学基础考试大纲</w:t>
            </w:r>
          </w:p>
          <w:p w:rsidR="0027580D" w:rsidRDefault="0027580D">
            <w:pPr>
              <w:numPr>
                <w:ilvl w:val="0"/>
                <w:numId w:val="2"/>
              </w:numPr>
              <w:rPr>
                <w:b/>
              </w:rPr>
            </w:pPr>
            <w:r>
              <w:rPr>
                <w:rFonts w:hint="eastAsia"/>
                <w:b/>
              </w:rPr>
              <w:t>热力学第一定律的概念和应用</w:t>
            </w:r>
          </w:p>
          <w:p w:rsidR="0027580D" w:rsidRPr="0073057E" w:rsidRDefault="0027580D" w:rsidP="0027580D">
            <w:pPr>
              <w:ind w:firstLineChars="500" w:firstLine="31680"/>
            </w:pPr>
            <w:r w:rsidRPr="0073057E">
              <w:rPr>
                <w:rFonts w:hint="eastAsia"/>
              </w:rPr>
              <w:t>主要考点：</w:t>
            </w:r>
            <w:r w:rsidRPr="0073057E">
              <w:t>1</w:t>
            </w:r>
            <w:r w:rsidRPr="0073057E">
              <w:rPr>
                <w:rFonts w:hint="eastAsia"/>
              </w:rPr>
              <w:t>、热力学基本概念；</w:t>
            </w:r>
          </w:p>
          <w:p w:rsidR="0027580D" w:rsidRPr="0073057E" w:rsidRDefault="0027580D" w:rsidP="0027580D">
            <w:pPr>
              <w:ind w:firstLineChars="500" w:firstLine="31680"/>
            </w:pPr>
            <w:r w:rsidRPr="0073057E">
              <w:t xml:space="preserve">          2</w:t>
            </w:r>
            <w:r w:rsidRPr="0073057E">
              <w:rPr>
                <w:rFonts w:hint="eastAsia"/>
              </w:rPr>
              <w:t>、热力学第一定律；</w:t>
            </w:r>
          </w:p>
          <w:p w:rsidR="0027580D" w:rsidRPr="0073057E" w:rsidRDefault="0027580D" w:rsidP="0027580D">
            <w:pPr>
              <w:ind w:firstLineChars="500" w:firstLine="31680"/>
            </w:pPr>
            <w:r w:rsidRPr="0073057E">
              <w:t xml:space="preserve">          3</w:t>
            </w:r>
            <w:r w:rsidRPr="0073057E">
              <w:rPr>
                <w:rFonts w:hint="eastAsia"/>
              </w:rPr>
              <w:t>、焓、热容；</w:t>
            </w:r>
          </w:p>
          <w:p w:rsidR="0027580D" w:rsidRPr="0073057E" w:rsidRDefault="0027580D" w:rsidP="0027580D">
            <w:pPr>
              <w:ind w:firstLineChars="500" w:firstLine="31680"/>
            </w:pPr>
            <w:r w:rsidRPr="0073057E">
              <w:t xml:space="preserve">          4</w:t>
            </w:r>
            <w:r w:rsidRPr="0073057E">
              <w:rPr>
                <w:rFonts w:hint="eastAsia"/>
              </w:rPr>
              <w:t>、热化学。</w:t>
            </w:r>
          </w:p>
          <w:p w:rsidR="0027580D" w:rsidRDefault="0027580D">
            <w:pPr>
              <w:numPr>
                <w:ilvl w:val="0"/>
                <w:numId w:val="2"/>
              </w:numPr>
              <w:rPr>
                <w:b/>
              </w:rPr>
            </w:pPr>
            <w:r>
              <w:rPr>
                <w:rFonts w:hint="eastAsia"/>
                <w:b/>
              </w:rPr>
              <w:t>热力学第二定律的概念和应用</w:t>
            </w:r>
          </w:p>
          <w:p w:rsidR="0027580D" w:rsidRDefault="0027580D" w:rsidP="0027580D">
            <w:pPr>
              <w:ind w:firstLineChars="500" w:firstLine="31680"/>
            </w:pPr>
            <w:r>
              <w:rPr>
                <w:rFonts w:hint="eastAsia"/>
              </w:rPr>
              <w:t>主要考点：</w:t>
            </w:r>
            <w:r>
              <w:t>1</w:t>
            </w:r>
            <w:r>
              <w:rPr>
                <w:rFonts w:hint="eastAsia"/>
              </w:rPr>
              <w:t>、卡诺循环；</w:t>
            </w:r>
          </w:p>
          <w:p w:rsidR="0027580D" w:rsidRDefault="0027580D" w:rsidP="0027580D">
            <w:pPr>
              <w:ind w:firstLineChars="500" w:firstLine="31680"/>
            </w:pPr>
            <w:r>
              <w:t xml:space="preserve">          2</w:t>
            </w:r>
            <w:r>
              <w:rPr>
                <w:rFonts w:hint="eastAsia"/>
              </w:rPr>
              <w:t>、热力学第二定律；</w:t>
            </w:r>
          </w:p>
          <w:p w:rsidR="0027580D" w:rsidRDefault="0027580D" w:rsidP="0027580D">
            <w:pPr>
              <w:ind w:firstLineChars="500" w:firstLine="31680"/>
            </w:pPr>
            <w:r>
              <w:t xml:space="preserve">          3</w:t>
            </w:r>
            <w:r>
              <w:rPr>
                <w:rFonts w:hint="eastAsia"/>
              </w:rPr>
              <w:t>、熵变计算和应用；</w:t>
            </w:r>
          </w:p>
          <w:p w:rsidR="0027580D" w:rsidRPr="000C71FE" w:rsidRDefault="0027580D" w:rsidP="0027580D">
            <w:pPr>
              <w:ind w:firstLineChars="500" w:firstLine="31680"/>
            </w:pPr>
            <w:r>
              <w:t xml:space="preserve">          4</w:t>
            </w:r>
            <w:r>
              <w:rPr>
                <w:rFonts w:hint="eastAsia"/>
              </w:rPr>
              <w:t>、亥姆霍兹函数和吉布斯函数。</w:t>
            </w:r>
          </w:p>
          <w:p w:rsidR="0027580D" w:rsidRDefault="0027580D">
            <w:pPr>
              <w:numPr>
                <w:ilvl w:val="0"/>
                <w:numId w:val="2"/>
              </w:numPr>
              <w:rPr>
                <w:b/>
              </w:rPr>
            </w:pPr>
            <w:r>
              <w:rPr>
                <w:rFonts w:hint="eastAsia"/>
                <w:b/>
              </w:rPr>
              <w:t>化学平衡</w:t>
            </w:r>
          </w:p>
          <w:p w:rsidR="0027580D" w:rsidRDefault="0027580D" w:rsidP="0027580D">
            <w:pPr>
              <w:ind w:firstLineChars="500" w:firstLine="31680"/>
            </w:pPr>
            <w:r>
              <w:rPr>
                <w:rFonts w:hint="eastAsia"/>
              </w:rPr>
              <w:t>主要考点：</w:t>
            </w:r>
            <w:r>
              <w:t>1</w:t>
            </w:r>
            <w:r>
              <w:rPr>
                <w:rFonts w:hint="eastAsia"/>
              </w:rPr>
              <w:t>、平衡常数；</w:t>
            </w:r>
          </w:p>
          <w:p w:rsidR="0027580D" w:rsidRDefault="0027580D" w:rsidP="0027580D">
            <w:pPr>
              <w:ind w:firstLineChars="500" w:firstLine="31680"/>
            </w:pPr>
            <w:r>
              <w:t xml:space="preserve">          2</w:t>
            </w:r>
            <w:r>
              <w:rPr>
                <w:rFonts w:hint="eastAsia"/>
              </w:rPr>
              <w:t>、化学反应等温方程；</w:t>
            </w:r>
          </w:p>
          <w:p w:rsidR="0027580D" w:rsidRDefault="0027580D" w:rsidP="0027580D">
            <w:pPr>
              <w:ind w:firstLineChars="500" w:firstLine="31680"/>
            </w:pPr>
            <w:r>
              <w:t xml:space="preserve">          3</w:t>
            </w:r>
            <w:r>
              <w:rPr>
                <w:rFonts w:hint="eastAsia"/>
              </w:rPr>
              <w:t>、热力学第三定律；</w:t>
            </w:r>
          </w:p>
          <w:p w:rsidR="0027580D" w:rsidRDefault="0027580D" w:rsidP="0027580D">
            <w:pPr>
              <w:ind w:firstLineChars="500" w:firstLine="31680"/>
            </w:pPr>
            <w:r>
              <w:t xml:space="preserve">          4</w:t>
            </w:r>
            <w:r>
              <w:rPr>
                <w:rFonts w:hint="eastAsia"/>
              </w:rPr>
              <w:t>、化学反应过程熵变计算；</w:t>
            </w:r>
          </w:p>
          <w:p w:rsidR="0027580D" w:rsidRDefault="0027580D" w:rsidP="0027580D">
            <w:pPr>
              <w:ind w:firstLineChars="500" w:firstLine="31680"/>
            </w:pPr>
            <w:r>
              <w:t xml:space="preserve">          5</w:t>
            </w:r>
            <w:r>
              <w:rPr>
                <w:rFonts w:hint="eastAsia"/>
              </w:rPr>
              <w:t>、活度；</w:t>
            </w:r>
          </w:p>
          <w:p w:rsidR="0027580D" w:rsidRDefault="0027580D" w:rsidP="0027580D">
            <w:pPr>
              <w:ind w:firstLineChars="500" w:firstLine="31680"/>
            </w:pPr>
            <w:r>
              <w:t xml:space="preserve">          6</w:t>
            </w:r>
            <w:r>
              <w:rPr>
                <w:rFonts w:hint="eastAsia"/>
              </w:rPr>
              <w:t>、溶液中的化学平衡；</w:t>
            </w:r>
          </w:p>
          <w:p w:rsidR="0027580D" w:rsidRPr="000C71FE" w:rsidRDefault="0027580D" w:rsidP="0027580D">
            <w:pPr>
              <w:ind w:firstLineChars="500" w:firstLine="31680"/>
            </w:pPr>
            <w:r>
              <w:t xml:space="preserve">          7</w:t>
            </w:r>
            <w:r>
              <w:rPr>
                <w:rFonts w:hint="eastAsia"/>
              </w:rPr>
              <w:t>、化学反应速率。</w:t>
            </w:r>
          </w:p>
          <w:p w:rsidR="0027580D" w:rsidRDefault="0027580D">
            <w:pPr>
              <w:numPr>
                <w:ilvl w:val="0"/>
                <w:numId w:val="2"/>
              </w:numPr>
              <w:rPr>
                <w:b/>
              </w:rPr>
            </w:pPr>
            <w:r>
              <w:rPr>
                <w:rFonts w:hint="eastAsia"/>
                <w:b/>
              </w:rPr>
              <w:t>表面现象</w:t>
            </w:r>
          </w:p>
          <w:p w:rsidR="0027580D" w:rsidRDefault="0027580D" w:rsidP="0027580D">
            <w:pPr>
              <w:ind w:firstLineChars="500" w:firstLine="31680"/>
            </w:pPr>
            <w:r>
              <w:rPr>
                <w:rFonts w:hint="eastAsia"/>
              </w:rPr>
              <w:t>主要考点：</w:t>
            </w:r>
            <w:r>
              <w:t>1</w:t>
            </w:r>
            <w:r>
              <w:rPr>
                <w:rFonts w:hint="eastAsia"/>
              </w:rPr>
              <w:t>、表面张力和表面自由能</w:t>
            </w:r>
          </w:p>
          <w:p w:rsidR="0027580D" w:rsidRDefault="0027580D" w:rsidP="0027580D">
            <w:pPr>
              <w:ind w:firstLineChars="500" w:firstLine="31680"/>
            </w:pPr>
            <w:r>
              <w:t xml:space="preserve">          2</w:t>
            </w:r>
            <w:r>
              <w:rPr>
                <w:rFonts w:hint="eastAsia"/>
              </w:rPr>
              <w:t>、润湿现象；</w:t>
            </w:r>
          </w:p>
          <w:p w:rsidR="0027580D" w:rsidRDefault="0027580D" w:rsidP="0027580D">
            <w:pPr>
              <w:ind w:firstLineChars="500" w:firstLine="31680"/>
            </w:pPr>
            <w:r>
              <w:t xml:space="preserve">          3</w:t>
            </w:r>
            <w:r>
              <w:rPr>
                <w:rFonts w:hint="eastAsia"/>
              </w:rPr>
              <w:t>、吸附等温方程式；</w:t>
            </w:r>
          </w:p>
          <w:p w:rsidR="0027580D" w:rsidRPr="0073057E" w:rsidRDefault="0027580D" w:rsidP="0027580D">
            <w:pPr>
              <w:ind w:firstLineChars="500" w:firstLine="31680"/>
            </w:pPr>
            <w:r>
              <w:t xml:space="preserve">          4</w:t>
            </w:r>
            <w:r>
              <w:rPr>
                <w:rFonts w:hint="eastAsia"/>
              </w:rPr>
              <w:t>、胶体的性质。</w:t>
            </w:r>
          </w:p>
          <w:p w:rsidR="0027580D" w:rsidRDefault="0027580D" w:rsidP="0034539D">
            <w:pPr>
              <w:numPr>
                <w:ilvl w:val="0"/>
                <w:numId w:val="2"/>
              </w:numPr>
              <w:rPr>
                <w:b/>
              </w:rPr>
            </w:pPr>
            <w:r>
              <w:rPr>
                <w:rFonts w:hint="eastAsia"/>
                <w:b/>
              </w:rPr>
              <w:t>电化学</w:t>
            </w:r>
          </w:p>
          <w:p w:rsidR="0027580D" w:rsidRPr="0073057E" w:rsidRDefault="0027580D" w:rsidP="0027580D">
            <w:pPr>
              <w:ind w:firstLineChars="500" w:firstLine="31680"/>
            </w:pPr>
            <w:r w:rsidRPr="0073057E">
              <w:rPr>
                <w:rFonts w:hint="eastAsia"/>
              </w:rPr>
              <w:t>主要考点：</w:t>
            </w:r>
            <w:r w:rsidRPr="0073057E">
              <w:t>1</w:t>
            </w:r>
            <w:r w:rsidRPr="0073057E">
              <w:rPr>
                <w:rFonts w:hint="eastAsia"/>
              </w:rPr>
              <w:t>、法拉第定律；</w:t>
            </w:r>
          </w:p>
          <w:p w:rsidR="0027580D" w:rsidRPr="0073057E" w:rsidRDefault="0027580D" w:rsidP="0027580D">
            <w:pPr>
              <w:ind w:firstLineChars="500" w:firstLine="31680"/>
            </w:pPr>
            <w:r w:rsidRPr="0073057E">
              <w:t xml:space="preserve">          2</w:t>
            </w:r>
            <w:r w:rsidRPr="0073057E">
              <w:rPr>
                <w:rFonts w:hint="eastAsia"/>
              </w:rPr>
              <w:t>、原电池；</w:t>
            </w:r>
          </w:p>
          <w:p w:rsidR="0027580D" w:rsidRPr="0073057E" w:rsidRDefault="0027580D" w:rsidP="0027580D">
            <w:pPr>
              <w:ind w:firstLineChars="500" w:firstLine="31680"/>
            </w:pPr>
            <w:r w:rsidRPr="0073057E">
              <w:t xml:space="preserve">          3</w:t>
            </w:r>
            <w:r w:rsidRPr="0073057E">
              <w:rPr>
                <w:rFonts w:hint="eastAsia"/>
              </w:rPr>
              <w:t>、</w:t>
            </w:r>
            <w:r w:rsidRPr="0073057E">
              <w:t>Nernst</w:t>
            </w:r>
            <w:r w:rsidRPr="0073057E">
              <w:rPr>
                <w:rFonts w:hint="eastAsia"/>
              </w:rPr>
              <w:t>方程；</w:t>
            </w:r>
          </w:p>
          <w:p w:rsidR="0027580D" w:rsidRPr="0073057E" w:rsidRDefault="0027580D" w:rsidP="0027580D">
            <w:pPr>
              <w:ind w:firstLineChars="500" w:firstLine="31680"/>
            </w:pPr>
            <w:r w:rsidRPr="0073057E">
              <w:t xml:space="preserve">          4</w:t>
            </w:r>
            <w:r w:rsidRPr="0073057E">
              <w:rPr>
                <w:rFonts w:hint="eastAsia"/>
              </w:rPr>
              <w:t>、电极电势；</w:t>
            </w:r>
          </w:p>
          <w:p w:rsidR="0027580D" w:rsidRPr="0073057E" w:rsidRDefault="0027580D" w:rsidP="0027580D">
            <w:pPr>
              <w:ind w:firstLineChars="500" w:firstLine="31680"/>
            </w:pPr>
            <w:r w:rsidRPr="0073057E">
              <w:t xml:space="preserve">          5</w:t>
            </w:r>
            <w:r w:rsidRPr="0073057E">
              <w:rPr>
                <w:rFonts w:hint="eastAsia"/>
              </w:rPr>
              <w:t>、电解及其应用。</w:t>
            </w:r>
          </w:p>
          <w:p w:rsidR="0027580D" w:rsidRDefault="0027580D">
            <w:pPr>
              <w:numPr>
                <w:ilvl w:val="0"/>
                <w:numId w:val="2"/>
              </w:numPr>
              <w:rPr>
                <w:b/>
              </w:rPr>
            </w:pPr>
            <w:r>
              <w:rPr>
                <w:rFonts w:hint="eastAsia"/>
                <w:b/>
              </w:rPr>
              <w:t>明有机化合物的结构、特点和分类</w:t>
            </w:r>
          </w:p>
          <w:p w:rsidR="0027580D" w:rsidRDefault="0027580D" w:rsidP="0027580D">
            <w:pPr>
              <w:ind w:firstLineChars="500" w:firstLine="31680"/>
            </w:pPr>
            <w:r>
              <w:rPr>
                <w:rFonts w:hint="eastAsia"/>
              </w:rPr>
              <w:t>主要考点：</w:t>
            </w:r>
            <w:r>
              <w:t>1</w:t>
            </w:r>
            <w:r>
              <w:rPr>
                <w:rFonts w:hint="eastAsia"/>
              </w:rPr>
              <w:t>、有机化合物的结构；</w:t>
            </w:r>
          </w:p>
          <w:p w:rsidR="0027580D" w:rsidRDefault="0027580D" w:rsidP="0027580D">
            <w:pPr>
              <w:ind w:firstLineChars="500" w:firstLine="31680"/>
            </w:pPr>
            <w:r>
              <w:t xml:space="preserve">          2</w:t>
            </w:r>
            <w:r>
              <w:rPr>
                <w:rFonts w:hint="eastAsia"/>
              </w:rPr>
              <w:t>、有机化合物的特点；</w:t>
            </w:r>
          </w:p>
          <w:p w:rsidR="0027580D" w:rsidRDefault="0027580D" w:rsidP="0027580D">
            <w:pPr>
              <w:ind w:firstLineChars="500" w:firstLine="31680"/>
            </w:pPr>
            <w:r>
              <w:t xml:space="preserve">          3</w:t>
            </w:r>
            <w:r>
              <w:rPr>
                <w:rFonts w:hint="eastAsia"/>
              </w:rPr>
              <w:t>、有机化学反应的基本类型；</w:t>
            </w:r>
          </w:p>
          <w:p w:rsidR="0027580D" w:rsidRPr="0073057E" w:rsidRDefault="0027580D" w:rsidP="0027580D">
            <w:pPr>
              <w:ind w:firstLineChars="500" w:firstLine="31680"/>
            </w:pPr>
            <w:r>
              <w:t xml:space="preserve">          4</w:t>
            </w:r>
            <w:r>
              <w:rPr>
                <w:rFonts w:hint="eastAsia"/>
              </w:rPr>
              <w:t>、有机化合物的分类。</w:t>
            </w:r>
          </w:p>
          <w:p w:rsidR="0027580D" w:rsidRDefault="0027580D">
            <w:pPr>
              <w:numPr>
                <w:ilvl w:val="0"/>
                <w:numId w:val="2"/>
              </w:numPr>
              <w:rPr>
                <w:b/>
              </w:rPr>
            </w:pPr>
            <w:r>
              <w:rPr>
                <w:rFonts w:hint="eastAsia"/>
                <w:b/>
              </w:rPr>
              <w:t>有机化合物的物化性质</w:t>
            </w:r>
          </w:p>
          <w:p w:rsidR="0027580D" w:rsidRDefault="0027580D" w:rsidP="0027580D">
            <w:pPr>
              <w:ind w:firstLineChars="500" w:firstLine="31680"/>
            </w:pPr>
            <w:r>
              <w:rPr>
                <w:rFonts w:hint="eastAsia"/>
              </w:rPr>
              <w:t>主要考点：</w:t>
            </w:r>
            <w:r>
              <w:t>1</w:t>
            </w:r>
            <w:r>
              <w:rPr>
                <w:rFonts w:hint="eastAsia"/>
              </w:rPr>
              <w:t>、烷烃、烯烃、炔烃，脂环烃、芳香烃、卤代烃的物理、化学性质；</w:t>
            </w:r>
          </w:p>
          <w:p w:rsidR="0027580D" w:rsidRDefault="0027580D" w:rsidP="0027580D">
            <w:pPr>
              <w:ind w:firstLineChars="500" w:firstLine="31680"/>
            </w:pPr>
            <w:r>
              <w:t xml:space="preserve">          2</w:t>
            </w:r>
            <w:r>
              <w:rPr>
                <w:rFonts w:hint="eastAsia"/>
              </w:rPr>
              <w:t>、醇、酚和醚的物理、化学性质；</w:t>
            </w:r>
          </w:p>
          <w:p w:rsidR="0027580D" w:rsidRDefault="0027580D" w:rsidP="0027580D">
            <w:pPr>
              <w:ind w:firstLineChars="500" w:firstLine="31680"/>
            </w:pPr>
            <w:r>
              <w:t xml:space="preserve">          3</w:t>
            </w:r>
            <w:r>
              <w:rPr>
                <w:rFonts w:hint="eastAsia"/>
              </w:rPr>
              <w:t>、醛、酮和醌的物理、化学性质；</w:t>
            </w:r>
          </w:p>
          <w:p w:rsidR="0027580D" w:rsidRDefault="0027580D" w:rsidP="0027580D">
            <w:pPr>
              <w:ind w:firstLineChars="500" w:firstLine="31680"/>
            </w:pPr>
            <w:r>
              <w:t xml:space="preserve">          4</w:t>
            </w:r>
            <w:r>
              <w:rPr>
                <w:rFonts w:hint="eastAsia"/>
              </w:rPr>
              <w:t>、羧酸及其衍生物的物理、化学性质和制备方法；</w:t>
            </w:r>
          </w:p>
          <w:p w:rsidR="0027580D" w:rsidRPr="0034539D" w:rsidRDefault="0027580D" w:rsidP="0027580D">
            <w:pPr>
              <w:ind w:firstLineChars="500" w:firstLine="31680"/>
              <w:rPr>
                <w:b/>
              </w:rPr>
            </w:pPr>
            <w:r>
              <w:t xml:space="preserve">          5</w:t>
            </w:r>
            <w:r>
              <w:rPr>
                <w:rFonts w:hint="eastAsia"/>
              </w:rPr>
              <w:t>、胺类药剂的物理、化学性质和制备方法。</w:t>
            </w:r>
          </w:p>
        </w:tc>
      </w:tr>
      <w:tr w:rsidR="0027580D" w:rsidRPr="006B1AC9">
        <w:trPr>
          <w:trHeight w:val="764"/>
        </w:trPr>
        <w:tc>
          <w:tcPr>
            <w:tcW w:w="9540" w:type="dxa"/>
          </w:tcPr>
          <w:p w:rsidR="0027580D" w:rsidRDefault="0027580D">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27580D" w:rsidRPr="00770644" w:rsidRDefault="0027580D" w:rsidP="0027580D">
            <w:pPr>
              <w:ind w:firstLineChars="100" w:firstLine="31680"/>
            </w:pPr>
            <w:r w:rsidRPr="00770644">
              <w:t>1</w:t>
            </w:r>
            <w:r w:rsidRPr="00770644">
              <w:rPr>
                <w:rFonts w:hint="eastAsia"/>
              </w:rPr>
              <w:t>、天津大学物理化学教研室编，《物理化学》，北京：高等教育出版社，</w:t>
            </w:r>
            <w:r w:rsidRPr="00770644">
              <w:t>2009</w:t>
            </w:r>
            <w:r w:rsidRPr="00770644">
              <w:rPr>
                <w:rFonts w:hint="eastAsia"/>
              </w:rPr>
              <w:t>年，第</w:t>
            </w:r>
            <w:r w:rsidRPr="00770644">
              <w:t>5</w:t>
            </w:r>
            <w:r w:rsidRPr="00770644">
              <w:rPr>
                <w:rFonts w:hint="eastAsia"/>
              </w:rPr>
              <w:t>版。</w:t>
            </w:r>
          </w:p>
          <w:p w:rsidR="0027580D" w:rsidRPr="00770644" w:rsidRDefault="0027580D" w:rsidP="0027580D">
            <w:pPr>
              <w:ind w:firstLineChars="100" w:firstLine="31680"/>
            </w:pPr>
            <w:r w:rsidRPr="00770644">
              <w:t>2</w:t>
            </w:r>
            <w:r w:rsidRPr="00770644">
              <w:rPr>
                <w:rFonts w:hint="eastAsia"/>
              </w:rPr>
              <w:t>、大连理工大学无机化学教研室编，《无机化学》，北京：高等教育出版社，</w:t>
            </w:r>
            <w:r w:rsidRPr="00770644">
              <w:t>2006</w:t>
            </w:r>
            <w:r w:rsidRPr="00770644">
              <w:rPr>
                <w:rFonts w:hint="eastAsia"/>
              </w:rPr>
              <w:t>年，第</w:t>
            </w:r>
            <w:r w:rsidRPr="00770644">
              <w:t>5</w:t>
            </w:r>
            <w:r w:rsidRPr="00770644">
              <w:rPr>
                <w:rFonts w:hint="eastAsia"/>
              </w:rPr>
              <w:t>版。</w:t>
            </w:r>
            <w:r w:rsidRPr="00770644">
              <w:t>s</w:t>
            </w:r>
          </w:p>
          <w:p w:rsidR="0027580D" w:rsidRPr="006B1AC9" w:rsidRDefault="0027580D" w:rsidP="0027580D">
            <w:pPr>
              <w:ind w:firstLineChars="100" w:firstLine="31680"/>
              <w:rPr>
                <w:rFonts w:ascii="楷体_GB2312" w:eastAsia="楷体_GB2312"/>
                <w:b/>
                <w:bCs/>
                <w:sz w:val="24"/>
              </w:rPr>
            </w:pPr>
            <w:r w:rsidRPr="00770644">
              <w:t>3</w:t>
            </w:r>
            <w:r w:rsidRPr="00770644">
              <w:rPr>
                <w:rFonts w:hint="eastAsia"/>
              </w:rPr>
              <w:t>、徐寿星主编，《有机化学》，北京：高等教育出版社，</w:t>
            </w:r>
            <w:r w:rsidRPr="00770644">
              <w:t>2014</w:t>
            </w:r>
            <w:r w:rsidRPr="00770644">
              <w:rPr>
                <w:rFonts w:hint="eastAsia"/>
              </w:rPr>
              <w:t>年，第</w:t>
            </w:r>
            <w:r w:rsidRPr="00770644">
              <w:t>2</w:t>
            </w:r>
            <w:r w:rsidRPr="00770644">
              <w:rPr>
                <w:rFonts w:hint="eastAsia"/>
              </w:rPr>
              <w:t>版。</w:t>
            </w:r>
          </w:p>
        </w:tc>
      </w:tr>
    </w:tbl>
    <w:p w:rsidR="0027580D" w:rsidRDefault="0027580D">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27580D" w:rsidRDefault="0027580D">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27580D" w:rsidRDefault="0027580D"/>
    <w:p w:rsidR="0027580D" w:rsidRDefault="0027580D"/>
    <w:sectPr w:rsidR="0027580D" w:rsidSect="0074080E">
      <w:pgSz w:w="11906" w:h="16838"/>
      <w:pgMar w:top="1134" w:right="1800" w:bottom="1134" w:left="1800"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chineseCounting"/>
      <w:suff w:val="nothing"/>
      <w:lvlText w:val="第%1章"/>
      <w:lvlJc w:val="left"/>
      <w:rPr>
        <w:rFonts w:cs="Times New Roman"/>
      </w:rPr>
    </w:lvl>
  </w:abstractNum>
  <w:abstractNum w:abstractNumId="1">
    <w:nsid w:val="00000002"/>
    <w:multiLevelType w:val="multilevel"/>
    <w:tmpl w:val="00000002"/>
    <w:lvl w:ilvl="0">
      <w:start w:val="1"/>
      <w:numFmt w:val="japaneseCounting"/>
      <w:lvlText w:val="%1、"/>
      <w:lvlJc w:val="left"/>
      <w:pPr>
        <w:tabs>
          <w:tab w:val="left" w:pos="960"/>
        </w:tabs>
        <w:ind w:left="960" w:hanging="480"/>
      </w:pPr>
      <w:rPr>
        <w:rFonts w:cs="Times New Roman" w:hint="default"/>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5D82"/>
    <w:rsid w:val="000C71FE"/>
    <w:rsid w:val="00105D82"/>
    <w:rsid w:val="002210A4"/>
    <w:rsid w:val="00254D49"/>
    <w:rsid w:val="002643A6"/>
    <w:rsid w:val="0027580D"/>
    <w:rsid w:val="002F1F25"/>
    <w:rsid w:val="0034539D"/>
    <w:rsid w:val="00360F48"/>
    <w:rsid w:val="003E0F1A"/>
    <w:rsid w:val="00430235"/>
    <w:rsid w:val="004D523A"/>
    <w:rsid w:val="005D3C3D"/>
    <w:rsid w:val="006B1AC9"/>
    <w:rsid w:val="0073057E"/>
    <w:rsid w:val="0074080E"/>
    <w:rsid w:val="00770644"/>
    <w:rsid w:val="00CA3E33"/>
    <w:rsid w:val="00CD3FEF"/>
    <w:rsid w:val="00D258BC"/>
    <w:rsid w:val="00D400D2"/>
    <w:rsid w:val="00D53A24"/>
    <w:rsid w:val="00D54341"/>
    <w:rsid w:val="00EA3F94"/>
    <w:rsid w:val="4FBE19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80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4080E"/>
    <w:rPr>
      <w:sz w:val="18"/>
      <w:szCs w:val="20"/>
    </w:rPr>
  </w:style>
  <w:style w:type="character" w:customStyle="1" w:styleId="BodyTextChar">
    <w:name w:val="Body Text Char"/>
    <w:basedOn w:val="DefaultParagraphFont"/>
    <w:link w:val="BodyText"/>
    <w:uiPriority w:val="99"/>
    <w:locked/>
    <w:rsid w:val="0074080E"/>
    <w:rPr>
      <w:rFonts w:ascii="Times New Roman"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176</Words>
  <Characters>1006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福州大学</dc:title>
  <dc:subject/>
  <dc:creator>hp</dc:creator>
  <cp:keywords/>
  <dc:description/>
  <cp:lastModifiedBy>User</cp:lastModifiedBy>
  <cp:revision>24</cp:revision>
  <dcterms:created xsi:type="dcterms:W3CDTF">2015-09-01T08:05:00Z</dcterms:created>
  <dcterms:modified xsi:type="dcterms:W3CDTF">2016-09-09T07:17:00Z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